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1380DDD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106BD">
        <w:rPr>
          <w:rFonts w:hint="eastAsia"/>
          <w:b/>
          <w:noProof/>
          <w:sz w:val="24"/>
          <w:lang w:eastAsia="zh-TW"/>
        </w:rPr>
        <w:t>4084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118E" w:rsidR="001E41F3" w:rsidRPr="00410371" w:rsidRDefault="00E30DEF" w:rsidP="007623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2389">
              <w:rPr>
                <w:b/>
                <w:noProof/>
                <w:sz w:val="28"/>
              </w:rPr>
              <w:t>3</w:t>
            </w:r>
            <w:r w:rsidR="00D54D7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4BBA36" w:rsidR="001E41F3" w:rsidRPr="009106BD" w:rsidRDefault="009106BD" w:rsidP="00547111">
            <w:pPr>
              <w:pStyle w:val="CRCoverPage"/>
              <w:spacing w:after="0"/>
              <w:rPr>
                <w:noProof/>
              </w:rPr>
            </w:pPr>
            <w:r w:rsidRPr="009106BD">
              <w:rPr>
                <w:rFonts w:hint="eastAsia"/>
                <w:b/>
                <w:noProof/>
                <w:sz w:val="28"/>
                <w:lang w:eastAsia="zh-TW"/>
              </w:rPr>
              <w:t>3550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18DED2" w:rsidR="001E41F3" w:rsidRPr="00410371" w:rsidRDefault="00D54D7C" w:rsidP="00762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762389">
              <w:rPr>
                <w:b/>
                <w:noProof/>
                <w:sz w:val="28"/>
              </w:rPr>
              <w:t>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85C6C5" w:rsidR="001E41F3" w:rsidRDefault="00C0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format of 5.4.3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992223" w:rsidR="001E41F3" w:rsidRDefault="006A6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9EBEAB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D1B9A5F" w:rsidR="001E41F3" w:rsidRDefault="00F47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38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62389" w:rsidRDefault="00762389" w:rsidP="0076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B7BB1" w14:textId="77777777" w:rsidR="00762389" w:rsidRPr="009060A0" w:rsidRDefault="00762389" w:rsidP="00762389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Correct the format of </w:t>
            </w:r>
            <w:r>
              <w:rPr>
                <w:noProof/>
                <w:lang w:eastAsia="zh-TW"/>
              </w:rPr>
              <w:t>5.4.3</w:t>
            </w:r>
          </w:p>
          <w:p w14:paraId="4AB1CFBA" w14:textId="77F68DD1" w:rsidR="00762389" w:rsidRDefault="00762389" w:rsidP="007623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38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62389" w:rsidRDefault="00762389" w:rsidP="00762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62389" w:rsidRDefault="00762389" w:rsidP="00762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38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62389" w:rsidRDefault="00762389" w:rsidP="0076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34D12E" w:rsidR="00762389" w:rsidRDefault="00762389" w:rsidP="0076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Correct the format of </w:t>
            </w:r>
            <w:r>
              <w:rPr>
                <w:noProof/>
                <w:lang w:eastAsia="zh-TW"/>
              </w:rPr>
              <w:t>5.4.3</w:t>
            </w:r>
          </w:p>
        </w:tc>
      </w:tr>
      <w:tr w:rsidR="0076238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62389" w:rsidRDefault="00762389" w:rsidP="00762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62389" w:rsidRDefault="00762389" w:rsidP="00762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38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62389" w:rsidRDefault="00762389" w:rsidP="0076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DA2DD4" w:rsidR="00762389" w:rsidRDefault="00762389" w:rsidP="00762389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 is wrong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372AE7" w:rsidR="00BB7017" w:rsidRPr="00C23414" w:rsidRDefault="003D2998" w:rsidP="00D301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</w:t>
            </w:r>
            <w:r w:rsidR="00D3016C">
              <w:rPr>
                <w:noProof/>
                <w:lang w:val="en-US"/>
              </w:rPr>
              <w:t>4.3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F5C1E" w14:textId="77777777" w:rsidR="000A0BE0" w:rsidRDefault="000A0BE0" w:rsidP="000A0BE0">
      <w:pPr>
        <w:jc w:val="center"/>
      </w:pPr>
      <w:r w:rsidRPr="001F6E20">
        <w:rPr>
          <w:highlight w:val="green"/>
        </w:rPr>
        <w:lastRenderedPageBreak/>
        <w:t xml:space="preserve">***** </w:t>
      </w:r>
      <w:proofErr w:type="gramStart"/>
      <w:r w:rsidRPr="001F6E20">
        <w:rPr>
          <w:highlight w:val="green"/>
        </w:rPr>
        <w:t>change</w:t>
      </w:r>
      <w:proofErr w:type="gramEnd"/>
      <w:r w:rsidRPr="001F6E20">
        <w:rPr>
          <w:highlight w:val="green"/>
        </w:rPr>
        <w:t xml:space="preserve"> *****</w:t>
      </w:r>
    </w:p>
    <w:p w14:paraId="4B246431" w14:textId="77777777" w:rsidR="002D309A" w:rsidRPr="00CC0C94" w:rsidRDefault="002D309A">
      <w:pPr>
        <w:pStyle w:val="3"/>
        <w:pPrChange w:id="2" w:author="Mediatek Carlson" w:date="2021-07-29T15:14:00Z">
          <w:pPr>
            <w:pStyle w:val="B1"/>
          </w:pPr>
        </w:pPrChange>
      </w:pPr>
      <w:bookmarkStart w:id="3" w:name="_Toc20233217"/>
      <w:bookmarkStart w:id="4" w:name="_Toc27747341"/>
      <w:bookmarkStart w:id="5" w:name="_Toc36213532"/>
      <w:bookmarkStart w:id="6" w:name="_Toc36657709"/>
      <w:bookmarkStart w:id="7" w:name="_Toc45287384"/>
      <w:bookmarkStart w:id="8" w:name="_Toc51948659"/>
      <w:bookmarkStart w:id="9" w:name="_Toc51949751"/>
      <w:bookmarkStart w:id="10" w:name="_Toc76119577"/>
      <w:r w:rsidRPr="00CC0C94">
        <w:t>5.4.3</w:t>
      </w:r>
      <w:r w:rsidRPr="00CC0C94">
        <w:tab/>
        <w:t>Security mode control procedure</w:t>
      </w:r>
    </w:p>
    <w:p w14:paraId="3967F5FE" w14:textId="77777777" w:rsidR="00D3016C" w:rsidRDefault="00D3016C" w:rsidP="00D3016C">
      <w:pPr>
        <w:jc w:val="center"/>
      </w:pPr>
      <w:r w:rsidRPr="001F6E20">
        <w:rPr>
          <w:highlight w:val="green"/>
        </w:rPr>
        <w:t xml:space="preserve">***** </w:t>
      </w:r>
      <w:proofErr w:type="gramStart"/>
      <w:r w:rsidRPr="001F6E20">
        <w:rPr>
          <w:highlight w:val="green"/>
        </w:rPr>
        <w:t>change</w:t>
      </w:r>
      <w:proofErr w:type="gramEnd"/>
      <w:r w:rsidRPr="001F6E20">
        <w:rPr>
          <w:highlight w:val="gree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6AD99CF9" w14:textId="77777777" w:rsidR="00D3016C" w:rsidRDefault="00D3016C" w:rsidP="000A0BE0">
      <w:pPr>
        <w:jc w:val="center"/>
      </w:pPr>
    </w:p>
    <w:sectPr w:rsidR="00D301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6A725" w14:textId="77777777" w:rsidR="003D0D3F" w:rsidRDefault="003D0D3F">
      <w:r>
        <w:separator/>
      </w:r>
    </w:p>
  </w:endnote>
  <w:endnote w:type="continuationSeparator" w:id="0">
    <w:p w14:paraId="48055C32" w14:textId="77777777" w:rsidR="003D0D3F" w:rsidRDefault="003D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54659" w14:textId="77777777" w:rsidR="003D0D3F" w:rsidRDefault="003D0D3F">
      <w:r>
        <w:separator/>
      </w:r>
    </w:p>
  </w:footnote>
  <w:footnote w:type="continuationSeparator" w:id="0">
    <w:p w14:paraId="48AE0277" w14:textId="77777777" w:rsidR="003D0D3F" w:rsidRDefault="003D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143DCF"/>
    <w:rsid w:val="00145D43"/>
    <w:rsid w:val="00185EEA"/>
    <w:rsid w:val="00192C46"/>
    <w:rsid w:val="001A08B3"/>
    <w:rsid w:val="001A72F3"/>
    <w:rsid w:val="001A7B60"/>
    <w:rsid w:val="001B52F0"/>
    <w:rsid w:val="001B7A65"/>
    <w:rsid w:val="001E41F3"/>
    <w:rsid w:val="001F70BE"/>
    <w:rsid w:val="00227EAD"/>
    <w:rsid w:val="00230865"/>
    <w:rsid w:val="002536D8"/>
    <w:rsid w:val="0026004D"/>
    <w:rsid w:val="002640DD"/>
    <w:rsid w:val="00275D12"/>
    <w:rsid w:val="002816BF"/>
    <w:rsid w:val="00284FEB"/>
    <w:rsid w:val="002860C4"/>
    <w:rsid w:val="002A1ABE"/>
    <w:rsid w:val="002B5741"/>
    <w:rsid w:val="002D309A"/>
    <w:rsid w:val="002E66D5"/>
    <w:rsid w:val="002F55A7"/>
    <w:rsid w:val="00305409"/>
    <w:rsid w:val="00337986"/>
    <w:rsid w:val="00352E8E"/>
    <w:rsid w:val="003609EF"/>
    <w:rsid w:val="0036231A"/>
    <w:rsid w:val="00363DF6"/>
    <w:rsid w:val="00365D42"/>
    <w:rsid w:val="003674C0"/>
    <w:rsid w:val="00372AC1"/>
    <w:rsid w:val="00374DD4"/>
    <w:rsid w:val="003A7E09"/>
    <w:rsid w:val="003B729C"/>
    <w:rsid w:val="003D0D3F"/>
    <w:rsid w:val="003D2998"/>
    <w:rsid w:val="003E1A36"/>
    <w:rsid w:val="00410371"/>
    <w:rsid w:val="004242F1"/>
    <w:rsid w:val="00434669"/>
    <w:rsid w:val="004A468D"/>
    <w:rsid w:val="004A6835"/>
    <w:rsid w:val="004B5263"/>
    <w:rsid w:val="004B75B7"/>
    <w:rsid w:val="004E1669"/>
    <w:rsid w:val="00512317"/>
    <w:rsid w:val="0051580D"/>
    <w:rsid w:val="005179D2"/>
    <w:rsid w:val="00547111"/>
    <w:rsid w:val="00570453"/>
    <w:rsid w:val="00592D74"/>
    <w:rsid w:val="005E2C44"/>
    <w:rsid w:val="00621188"/>
    <w:rsid w:val="006257ED"/>
    <w:rsid w:val="00663669"/>
    <w:rsid w:val="00677E82"/>
    <w:rsid w:val="00695808"/>
    <w:rsid w:val="006A6D4B"/>
    <w:rsid w:val="006B46FB"/>
    <w:rsid w:val="006C1163"/>
    <w:rsid w:val="006E21FB"/>
    <w:rsid w:val="006E4BF9"/>
    <w:rsid w:val="00762389"/>
    <w:rsid w:val="00766453"/>
    <w:rsid w:val="0076678C"/>
    <w:rsid w:val="00792342"/>
    <w:rsid w:val="007977A8"/>
    <w:rsid w:val="007B512A"/>
    <w:rsid w:val="007C2097"/>
    <w:rsid w:val="007C6FB5"/>
    <w:rsid w:val="007D6A07"/>
    <w:rsid w:val="007F7259"/>
    <w:rsid w:val="00803B82"/>
    <w:rsid w:val="008040A8"/>
    <w:rsid w:val="008279FA"/>
    <w:rsid w:val="00841A91"/>
    <w:rsid w:val="008438B9"/>
    <w:rsid w:val="00843F64"/>
    <w:rsid w:val="00846B8D"/>
    <w:rsid w:val="008626E7"/>
    <w:rsid w:val="00870EE7"/>
    <w:rsid w:val="00885CC0"/>
    <w:rsid w:val="008863B9"/>
    <w:rsid w:val="008A45A6"/>
    <w:rsid w:val="008F686C"/>
    <w:rsid w:val="009106BD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64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19F"/>
    <w:rsid w:val="00B0034E"/>
    <w:rsid w:val="00B14CF0"/>
    <w:rsid w:val="00B258BB"/>
    <w:rsid w:val="00B468EF"/>
    <w:rsid w:val="00B67B97"/>
    <w:rsid w:val="00B80C29"/>
    <w:rsid w:val="00B968C8"/>
    <w:rsid w:val="00BA3EC5"/>
    <w:rsid w:val="00BA51D9"/>
    <w:rsid w:val="00BB5DFC"/>
    <w:rsid w:val="00BB7017"/>
    <w:rsid w:val="00BD279D"/>
    <w:rsid w:val="00BD6BB8"/>
    <w:rsid w:val="00BE70D2"/>
    <w:rsid w:val="00C02EC4"/>
    <w:rsid w:val="00C2341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016C"/>
    <w:rsid w:val="00D50255"/>
    <w:rsid w:val="00D54D7C"/>
    <w:rsid w:val="00D66520"/>
    <w:rsid w:val="00D724C9"/>
    <w:rsid w:val="00D91B51"/>
    <w:rsid w:val="00DA3849"/>
    <w:rsid w:val="00DA43FE"/>
    <w:rsid w:val="00DE34CF"/>
    <w:rsid w:val="00DF27CE"/>
    <w:rsid w:val="00E02C44"/>
    <w:rsid w:val="00E13F3D"/>
    <w:rsid w:val="00E30DEF"/>
    <w:rsid w:val="00E34898"/>
    <w:rsid w:val="00E47A01"/>
    <w:rsid w:val="00E8079D"/>
    <w:rsid w:val="00EB09B7"/>
    <w:rsid w:val="00EC02F2"/>
    <w:rsid w:val="00EE7D7C"/>
    <w:rsid w:val="00F1374A"/>
    <w:rsid w:val="00F25D98"/>
    <w:rsid w:val="00F300FB"/>
    <w:rsid w:val="00F47959"/>
    <w:rsid w:val="00F47D9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30AD-081A-4A95-AA46-54B6AC39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66</cp:revision>
  <cp:lastPrinted>1899-12-31T23:00:00Z</cp:lastPrinted>
  <dcterms:created xsi:type="dcterms:W3CDTF">2018-11-05T09:14:00Z</dcterms:created>
  <dcterms:modified xsi:type="dcterms:W3CDTF">2021-08-09T10:02:00Z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